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TRYTTON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Sittingbourne, Kent.</w:t>
      </w: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p.476)</w:t>
      </w: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600F" w:rsidRDefault="005C600F" w:rsidP="005C60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5C60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00F" w:rsidRDefault="005C600F" w:rsidP="00E71FC3">
      <w:pPr>
        <w:spacing w:after="0" w:line="240" w:lineRule="auto"/>
      </w:pPr>
      <w:r>
        <w:separator/>
      </w:r>
    </w:p>
  </w:endnote>
  <w:endnote w:type="continuationSeparator" w:id="0">
    <w:p w:rsidR="005C600F" w:rsidRDefault="005C60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00F" w:rsidRDefault="005C600F" w:rsidP="00E71FC3">
      <w:pPr>
        <w:spacing w:after="0" w:line="240" w:lineRule="auto"/>
      </w:pPr>
      <w:r>
        <w:separator/>
      </w:r>
    </w:p>
  </w:footnote>
  <w:footnote w:type="continuationSeparator" w:id="0">
    <w:p w:rsidR="005C600F" w:rsidRDefault="005C60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00F"/>
    <w:rsid w:val="001A7C09"/>
    <w:rsid w:val="00577BD5"/>
    <w:rsid w:val="005C600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8C873-C9F2-401D-82DE-093A95B7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2017-11-14T21:35:00Z</dcterms:created>
  <dcterms:modified xsi:type="dcterms:W3CDTF">2017-11-14T21:35:00Z</dcterms:modified>
</cp:coreProperties>
</file>